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A81" w:rsidRDefault="00326A81" w:rsidP="00953F4A">
      <w:pPr>
        <w:jc w:val="center"/>
        <w:rPr>
          <w:sz w:val="28"/>
          <w:szCs w:val="28"/>
        </w:rPr>
      </w:pPr>
    </w:p>
    <w:p w:rsidR="00326A81" w:rsidRDefault="00326A81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26A81" w:rsidRDefault="00326A81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26A81" w:rsidRDefault="00326A81" w:rsidP="00953F4A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326A81" w:rsidRDefault="00326A81" w:rsidP="00953F4A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1080"/>
        <w:gridCol w:w="1080"/>
        <w:gridCol w:w="1080"/>
        <w:gridCol w:w="1080"/>
        <w:gridCol w:w="1740"/>
        <w:gridCol w:w="1740"/>
        <w:gridCol w:w="1740"/>
      </w:tblGrid>
      <w:tr w:rsidR="00326A81">
        <w:tc>
          <w:tcPr>
            <w:tcW w:w="1384" w:type="dxa"/>
            <w:vMerge w:val="restart"/>
            <w:vAlign w:val="center"/>
          </w:tcPr>
          <w:p w:rsidR="00326A81" w:rsidRDefault="00326A81" w:rsidP="00144881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26A81" w:rsidRDefault="00326A81" w:rsidP="00144881">
            <w:pPr>
              <w:jc w:val="center"/>
            </w:pPr>
            <w:r>
              <w:t>Должность</w:t>
            </w:r>
          </w:p>
        </w:tc>
        <w:tc>
          <w:tcPr>
            <w:tcW w:w="4319" w:type="dxa"/>
            <w:gridSpan w:val="4"/>
            <w:vAlign w:val="center"/>
          </w:tcPr>
          <w:p w:rsidR="00326A81" w:rsidRDefault="00326A81" w:rsidP="00144881">
            <w:pPr>
              <w:jc w:val="center"/>
            </w:pPr>
            <w:r>
              <w:t xml:space="preserve">Объекты недвижимости, находящиеся </w:t>
            </w:r>
          </w:p>
          <w:p w:rsidR="00326A81" w:rsidRDefault="00326A81" w:rsidP="00144881">
            <w:pPr>
              <w:jc w:val="center"/>
            </w:pPr>
            <w:r>
              <w:t>в собственности</w:t>
            </w:r>
          </w:p>
        </w:tc>
        <w:tc>
          <w:tcPr>
            <w:tcW w:w="3240" w:type="dxa"/>
            <w:gridSpan w:val="3"/>
            <w:vAlign w:val="center"/>
          </w:tcPr>
          <w:p w:rsidR="00326A81" w:rsidRDefault="00326A81" w:rsidP="00144881">
            <w:pPr>
              <w:jc w:val="center"/>
            </w:pPr>
            <w:r>
              <w:t xml:space="preserve">Объекты недвижимости, </w:t>
            </w:r>
          </w:p>
          <w:p w:rsidR="00326A81" w:rsidRDefault="00326A81" w:rsidP="00144881">
            <w:pPr>
              <w:jc w:val="center"/>
            </w:pPr>
            <w: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26A81" w:rsidRDefault="00326A81" w:rsidP="00144881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26A81" w:rsidRDefault="00326A81" w:rsidP="00144881">
            <w:pPr>
              <w:jc w:val="center"/>
            </w:pPr>
            <w: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26A81" w:rsidRDefault="00326A81" w:rsidP="00144881">
            <w:pPr>
              <w:jc w:val="center"/>
            </w:pPr>
            <w: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26A81">
        <w:tc>
          <w:tcPr>
            <w:tcW w:w="1384" w:type="dxa"/>
            <w:vMerge/>
            <w:vAlign w:val="center"/>
          </w:tcPr>
          <w:p w:rsidR="00326A81" w:rsidRDefault="00326A81"/>
        </w:tc>
        <w:tc>
          <w:tcPr>
            <w:tcW w:w="1602" w:type="dxa"/>
            <w:vMerge/>
            <w:vAlign w:val="center"/>
          </w:tcPr>
          <w:p w:rsidR="00326A81" w:rsidRDefault="00326A81"/>
        </w:tc>
        <w:tc>
          <w:tcPr>
            <w:tcW w:w="1079" w:type="dxa"/>
            <w:vAlign w:val="center"/>
          </w:tcPr>
          <w:p w:rsidR="00326A81" w:rsidRPr="00144881" w:rsidRDefault="00326A81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26A81" w:rsidRPr="00144881" w:rsidRDefault="00326A81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26A81" w:rsidRPr="00144881" w:rsidRDefault="00326A81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26A81" w:rsidRPr="00144881" w:rsidRDefault="00326A81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vAlign w:val="center"/>
          </w:tcPr>
          <w:p w:rsidR="00326A81" w:rsidRPr="00144881" w:rsidRDefault="00326A81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26A81" w:rsidRPr="00144881" w:rsidRDefault="00326A81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26A81" w:rsidRPr="00144881" w:rsidRDefault="00326A81" w:rsidP="00144881">
            <w:pPr>
              <w:jc w:val="center"/>
              <w:rPr>
                <w:sz w:val="20"/>
                <w:szCs w:val="20"/>
              </w:rPr>
            </w:pPr>
            <w:r w:rsidRPr="0014488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26A81" w:rsidRDefault="00326A81"/>
        </w:tc>
        <w:tc>
          <w:tcPr>
            <w:tcW w:w="1740" w:type="dxa"/>
            <w:vMerge/>
            <w:vAlign w:val="center"/>
          </w:tcPr>
          <w:p w:rsidR="00326A81" w:rsidRDefault="00326A81"/>
        </w:tc>
        <w:tc>
          <w:tcPr>
            <w:tcW w:w="1740" w:type="dxa"/>
            <w:vMerge/>
            <w:vAlign w:val="center"/>
          </w:tcPr>
          <w:p w:rsidR="00326A81" w:rsidRDefault="00326A81"/>
        </w:tc>
      </w:tr>
      <w:tr w:rsidR="00326A81">
        <w:tc>
          <w:tcPr>
            <w:tcW w:w="1384" w:type="dxa"/>
          </w:tcPr>
          <w:p w:rsidR="00326A81" w:rsidRPr="00144881" w:rsidRDefault="00326A81">
            <w:pPr>
              <w:rPr>
                <w:color w:val="333333"/>
              </w:rPr>
            </w:pPr>
            <w:r>
              <w:rPr>
                <w:color w:val="333333"/>
              </w:rPr>
              <w:t>Попов В.П.</w:t>
            </w:r>
          </w:p>
        </w:tc>
        <w:tc>
          <w:tcPr>
            <w:tcW w:w="1602" w:type="dxa"/>
          </w:tcPr>
          <w:p w:rsidR="00326A81" w:rsidRDefault="00326A81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 xml:space="preserve">Директор МБОУ </w:t>
            </w:r>
          </w:p>
          <w:p w:rsidR="00326A81" w:rsidRPr="00144881" w:rsidRDefault="00326A81" w:rsidP="00CD6D01">
            <w:pPr>
              <w:rPr>
                <w:color w:val="333333"/>
              </w:rPr>
            </w:pPr>
            <w:r>
              <w:rPr>
                <w:color w:val="333333"/>
              </w:rPr>
              <w:t>«Еткульская</w:t>
            </w:r>
            <w:r w:rsidRPr="00144881">
              <w:rPr>
                <w:color w:val="333333"/>
              </w:rPr>
              <w:t xml:space="preserve"> СОШ</w:t>
            </w:r>
            <w:r>
              <w:rPr>
                <w:color w:val="333333"/>
              </w:rPr>
              <w:t>»</w:t>
            </w:r>
          </w:p>
        </w:tc>
        <w:tc>
          <w:tcPr>
            <w:tcW w:w="1079" w:type="dxa"/>
          </w:tcPr>
          <w:p w:rsidR="00326A81" w:rsidRDefault="00326A81">
            <w:r>
              <w:t>1)Квар-тира</w:t>
            </w:r>
          </w:p>
          <w:p w:rsidR="00326A81" w:rsidRDefault="00326A81">
            <w:r>
              <w:t>2) Жилой дом</w:t>
            </w:r>
          </w:p>
          <w:p w:rsidR="00326A81" w:rsidRDefault="00326A81"/>
          <w:p w:rsidR="00326A81" w:rsidRDefault="00326A81">
            <w:r>
              <w:t>3) Земель</w:t>
            </w:r>
          </w:p>
          <w:p w:rsidR="00326A81" w:rsidRDefault="00326A81">
            <w:r>
              <w:t>ный участок</w:t>
            </w:r>
          </w:p>
          <w:p w:rsidR="00326A81" w:rsidRDefault="00326A81"/>
        </w:tc>
        <w:tc>
          <w:tcPr>
            <w:tcW w:w="1080" w:type="dxa"/>
          </w:tcPr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Индиви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дуаль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ная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Индиви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дуаль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ная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Индиви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дуаль</w:t>
            </w:r>
          </w:p>
          <w:p w:rsidR="00326A81" w:rsidRDefault="00326A81" w:rsidP="00CD6D0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ная</w:t>
            </w:r>
          </w:p>
          <w:p w:rsidR="00326A81" w:rsidRPr="00144881" w:rsidRDefault="00326A81" w:rsidP="00CD6D0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326A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33,5</w:t>
            </w: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117</w:t>
            </w: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Pr="001448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2158</w:t>
            </w:r>
          </w:p>
        </w:tc>
        <w:tc>
          <w:tcPr>
            <w:tcW w:w="1080" w:type="dxa"/>
          </w:tcPr>
          <w:p w:rsidR="00326A81" w:rsidRDefault="00326A81" w:rsidP="00144881">
            <w:pPr>
              <w:jc w:val="center"/>
              <w:rPr>
                <w:color w:val="333333"/>
              </w:rPr>
            </w:pPr>
            <w:r w:rsidRPr="00144881">
              <w:rPr>
                <w:color w:val="333333"/>
              </w:rPr>
              <w:t>Россия</w:t>
            </w: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Pr="001448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080" w:type="dxa"/>
          </w:tcPr>
          <w:p w:rsidR="00326A81" w:rsidRDefault="00326A81"/>
        </w:tc>
        <w:tc>
          <w:tcPr>
            <w:tcW w:w="1080" w:type="dxa"/>
          </w:tcPr>
          <w:p w:rsidR="00326A81" w:rsidRPr="00144881" w:rsidRDefault="00326A81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326A81" w:rsidRPr="00144881" w:rsidRDefault="00326A81" w:rsidP="00144881">
            <w:pPr>
              <w:jc w:val="center"/>
              <w:rPr>
                <w:color w:val="333333"/>
              </w:rPr>
            </w:pPr>
          </w:p>
        </w:tc>
        <w:tc>
          <w:tcPr>
            <w:tcW w:w="1740" w:type="dxa"/>
          </w:tcPr>
          <w:p w:rsidR="00326A81" w:rsidRDefault="00326A81">
            <w:r>
              <w:t>Автомобиль легковой</w:t>
            </w:r>
          </w:p>
          <w:p w:rsidR="00326A81" w:rsidRDefault="00326A81">
            <w:r>
              <w:t>1. Хонда Цивик</w:t>
            </w:r>
          </w:p>
          <w:p w:rsidR="00326A81" w:rsidRDefault="00326A81">
            <w:r>
              <w:t>2. Лэнд Ровер Фрилэндер</w:t>
            </w:r>
          </w:p>
          <w:p w:rsidR="00326A81" w:rsidRDefault="00326A81">
            <w:r>
              <w:t>3.  Лэнд Ровер</w:t>
            </w:r>
          </w:p>
          <w:p w:rsidR="00326A81" w:rsidRDefault="00326A81">
            <w:r>
              <w:t>Дискавери</w:t>
            </w:r>
          </w:p>
          <w:p w:rsidR="00326A81" w:rsidRDefault="00326A81"/>
        </w:tc>
        <w:tc>
          <w:tcPr>
            <w:tcW w:w="1740" w:type="dxa"/>
          </w:tcPr>
          <w:p w:rsidR="00326A81" w:rsidRPr="00144881" w:rsidRDefault="00326A81">
            <w:pPr>
              <w:rPr>
                <w:color w:val="333333"/>
              </w:rPr>
            </w:pPr>
            <w:r>
              <w:rPr>
                <w:color w:val="333333"/>
              </w:rPr>
              <w:t>349874,64</w:t>
            </w:r>
          </w:p>
        </w:tc>
        <w:tc>
          <w:tcPr>
            <w:tcW w:w="1740" w:type="dxa"/>
          </w:tcPr>
          <w:p w:rsidR="00326A81" w:rsidRPr="00CD6D01" w:rsidRDefault="00326A81">
            <w:pPr>
              <w:rPr>
                <w:color w:val="333333"/>
              </w:rPr>
            </w:pPr>
          </w:p>
        </w:tc>
      </w:tr>
      <w:tr w:rsidR="00326A81">
        <w:tc>
          <w:tcPr>
            <w:tcW w:w="1384" w:type="dxa"/>
          </w:tcPr>
          <w:p w:rsidR="00326A81" w:rsidRDefault="00326A81">
            <w:pPr>
              <w:rPr>
                <w:color w:val="333333"/>
              </w:rPr>
            </w:pPr>
            <w:r>
              <w:rPr>
                <w:color w:val="333333"/>
              </w:rPr>
              <w:t>Супруга</w:t>
            </w:r>
          </w:p>
        </w:tc>
        <w:tc>
          <w:tcPr>
            <w:tcW w:w="1602" w:type="dxa"/>
          </w:tcPr>
          <w:p w:rsidR="00326A81" w:rsidRPr="00144881" w:rsidRDefault="00326A81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79" w:type="dxa"/>
          </w:tcPr>
          <w:p w:rsidR="00326A81" w:rsidRDefault="00326A81"/>
        </w:tc>
        <w:tc>
          <w:tcPr>
            <w:tcW w:w="1080" w:type="dxa"/>
          </w:tcPr>
          <w:p w:rsidR="00326A81" w:rsidRDefault="00326A81" w:rsidP="00CD6D0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326A81" w:rsidRDefault="00326A81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326A81" w:rsidRPr="00144881" w:rsidRDefault="00326A81" w:rsidP="00144881">
            <w:pPr>
              <w:jc w:val="center"/>
              <w:rPr>
                <w:color w:val="333333"/>
              </w:rPr>
            </w:pPr>
          </w:p>
        </w:tc>
        <w:tc>
          <w:tcPr>
            <w:tcW w:w="1080" w:type="dxa"/>
          </w:tcPr>
          <w:p w:rsidR="00326A81" w:rsidRDefault="00326A81" w:rsidP="00BC43FE">
            <w:r>
              <w:t>Жилой дом</w:t>
            </w:r>
          </w:p>
          <w:p w:rsidR="00326A81" w:rsidRDefault="00326A81" w:rsidP="00BC43FE"/>
          <w:p w:rsidR="00326A81" w:rsidRDefault="00326A81" w:rsidP="00BC43FE">
            <w:r>
              <w:t>3) Земель</w:t>
            </w:r>
          </w:p>
          <w:p w:rsidR="00326A81" w:rsidRDefault="00326A81" w:rsidP="00BC43FE">
            <w:r>
              <w:t>ный участок</w:t>
            </w:r>
          </w:p>
          <w:p w:rsidR="00326A81" w:rsidRDefault="00326A81"/>
        </w:tc>
        <w:tc>
          <w:tcPr>
            <w:tcW w:w="1080" w:type="dxa"/>
          </w:tcPr>
          <w:p w:rsidR="00326A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117</w:t>
            </w: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Pr="001448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2158</w:t>
            </w:r>
          </w:p>
        </w:tc>
        <w:tc>
          <w:tcPr>
            <w:tcW w:w="1080" w:type="dxa"/>
          </w:tcPr>
          <w:p w:rsidR="00326A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Default="00326A81" w:rsidP="00144881">
            <w:pPr>
              <w:jc w:val="center"/>
              <w:rPr>
                <w:color w:val="333333"/>
              </w:rPr>
            </w:pPr>
          </w:p>
          <w:p w:rsidR="00326A81" w:rsidRPr="00144881" w:rsidRDefault="00326A81" w:rsidP="0014488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Россия</w:t>
            </w:r>
          </w:p>
        </w:tc>
        <w:tc>
          <w:tcPr>
            <w:tcW w:w="1740" w:type="dxa"/>
          </w:tcPr>
          <w:p w:rsidR="00326A81" w:rsidRDefault="00326A81"/>
        </w:tc>
        <w:tc>
          <w:tcPr>
            <w:tcW w:w="1740" w:type="dxa"/>
          </w:tcPr>
          <w:p w:rsidR="00326A81" w:rsidRDefault="00326A81">
            <w:pPr>
              <w:rPr>
                <w:color w:val="333333"/>
              </w:rPr>
            </w:pPr>
            <w:r>
              <w:rPr>
                <w:color w:val="333333"/>
              </w:rPr>
              <w:t>78598,56</w:t>
            </w:r>
          </w:p>
        </w:tc>
        <w:tc>
          <w:tcPr>
            <w:tcW w:w="1740" w:type="dxa"/>
          </w:tcPr>
          <w:p w:rsidR="00326A81" w:rsidRPr="00CD6D01" w:rsidRDefault="00326A81">
            <w:pPr>
              <w:rPr>
                <w:color w:val="333333"/>
              </w:rPr>
            </w:pPr>
          </w:p>
        </w:tc>
      </w:tr>
    </w:tbl>
    <w:p w:rsidR="00326A81" w:rsidRDefault="00326A81" w:rsidP="00953F4A"/>
    <w:p w:rsidR="00326A81" w:rsidRDefault="00326A81" w:rsidP="00953F4A"/>
    <w:p w:rsidR="00326A81" w:rsidRDefault="00326A81" w:rsidP="00953F4A"/>
    <w:p w:rsidR="00326A81" w:rsidRDefault="00326A81"/>
    <w:sectPr w:rsidR="00326A81" w:rsidSect="00CD55F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F4A"/>
    <w:rsid w:val="00030797"/>
    <w:rsid w:val="000A11B7"/>
    <w:rsid w:val="000D1B7C"/>
    <w:rsid w:val="00144881"/>
    <w:rsid w:val="00144D96"/>
    <w:rsid w:val="00193FCF"/>
    <w:rsid w:val="00285578"/>
    <w:rsid w:val="002B5DE9"/>
    <w:rsid w:val="002E40C8"/>
    <w:rsid w:val="003057C6"/>
    <w:rsid w:val="00326A81"/>
    <w:rsid w:val="00382B6B"/>
    <w:rsid w:val="0049541C"/>
    <w:rsid w:val="00527E86"/>
    <w:rsid w:val="0058375C"/>
    <w:rsid w:val="005D6697"/>
    <w:rsid w:val="00687C53"/>
    <w:rsid w:val="007A08D4"/>
    <w:rsid w:val="007C7856"/>
    <w:rsid w:val="00953F4A"/>
    <w:rsid w:val="00AE5A31"/>
    <w:rsid w:val="00B42193"/>
    <w:rsid w:val="00BC43FE"/>
    <w:rsid w:val="00BD61ED"/>
    <w:rsid w:val="00C469D7"/>
    <w:rsid w:val="00CA60E9"/>
    <w:rsid w:val="00CB72CE"/>
    <w:rsid w:val="00CD55F1"/>
    <w:rsid w:val="00CD6D01"/>
    <w:rsid w:val="00DD459F"/>
    <w:rsid w:val="00E8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F4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53F4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0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2</Pages>
  <Words>151</Words>
  <Characters>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2014-05-07T06:33:00Z</dcterms:created>
  <dcterms:modified xsi:type="dcterms:W3CDTF">2017-05-05T06:51:00Z</dcterms:modified>
</cp:coreProperties>
</file>